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1544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Suellen Aparecida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Suellen Aparecida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9D2B20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16D" w:rsidRDefault="0092716D">
      <w:r>
        <w:separator/>
      </w:r>
    </w:p>
  </w:endnote>
  <w:endnote w:type="continuationSeparator" w:id="0">
    <w:p w:rsidR="0092716D" w:rsidRDefault="00927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16D" w:rsidRDefault="0092716D">
      <w:r>
        <w:separator/>
      </w:r>
    </w:p>
  </w:footnote>
  <w:footnote w:type="continuationSeparator" w:id="0">
    <w:p w:rsidR="0092716D" w:rsidRDefault="00927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75FACEA4" wp14:editId="31D65CA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07ADE5F7" wp14:editId="355BE00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20AEB906" wp14:editId="69FCE96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2716D"/>
    <w:rsid w:val="009768E6"/>
    <w:rsid w:val="009A2ABD"/>
    <w:rsid w:val="009B207E"/>
    <w:rsid w:val="009B32F8"/>
    <w:rsid w:val="009D2B20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156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2015-08-18T15:39:00Z</dcterms:created>
  <dcterms:modified xsi:type="dcterms:W3CDTF">2015-08-18T15:39:00Z</dcterms:modified>
</cp:coreProperties>
</file>